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BC0CA7" w:rsidRPr="00BC0CA7">
        <w:rPr>
          <w:rFonts w:eastAsia="Arial"/>
          <w:b/>
          <w:kern w:val="3"/>
          <w:sz w:val="24"/>
          <w:szCs w:val="24"/>
          <w:lang w:eastAsia="zh-CN"/>
        </w:rPr>
        <w:t>ул. Солидарности (Дербышки), д. 17</w:t>
      </w:r>
    </w:p>
    <w:p w:rsidR="006836B6" w:rsidRDefault="006836B6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16905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8614E4">
        <w:rPr>
          <w:color w:val="000000"/>
          <w:kern w:val="3"/>
          <w:sz w:val="24"/>
          <w:szCs w:val="24"/>
          <w:lang w:eastAsia="zh-CN" w:bidi="hi-IN"/>
        </w:rPr>
        <w:t>р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емонт внутридомовой инж. системы ХВС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BC0CA7" w:rsidRPr="00BC0CA7">
        <w:rPr>
          <w:b/>
          <w:color w:val="000000"/>
          <w:kern w:val="3"/>
          <w:sz w:val="24"/>
          <w:szCs w:val="24"/>
          <w:lang w:eastAsia="zh-CN" w:bidi="hi-IN"/>
        </w:rPr>
        <w:t>682 903,71</w:t>
      </w:r>
      <w:r w:rsidR="00BC0CA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8614E4" w:rsidRPr="008614E4"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инж. системы теплоснабжения не более </w:t>
      </w:r>
      <w:r w:rsidR="00BC0CA7" w:rsidRPr="00BC0CA7">
        <w:rPr>
          <w:b/>
          <w:color w:val="000000"/>
          <w:kern w:val="3"/>
          <w:sz w:val="24"/>
          <w:szCs w:val="24"/>
          <w:lang w:eastAsia="zh-CN" w:bidi="hi-IN"/>
        </w:rPr>
        <w:t>8 808 019,56</w:t>
      </w:r>
      <w:r w:rsidR="00BC0CA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инж. системы </w:t>
      </w:r>
      <w:r w:rsidR="008614E4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 xml:space="preserve"> не более  </w:t>
      </w:r>
      <w:r w:rsidR="00BC0CA7" w:rsidRPr="00BC0CA7">
        <w:rPr>
          <w:b/>
          <w:color w:val="000000"/>
          <w:kern w:val="3"/>
          <w:sz w:val="24"/>
          <w:szCs w:val="24"/>
          <w:lang w:eastAsia="zh-CN" w:bidi="hi-IN"/>
        </w:rPr>
        <w:t>1 325 226,90</w:t>
      </w:r>
      <w:r w:rsidR="00BC0CA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614E4" w:rsidRPr="008614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8614E4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C0CA7" w:rsidRPr="00BC0CA7">
        <w:rPr>
          <w:b/>
          <w:bCs/>
          <w:color w:val="000000"/>
          <w:kern w:val="3"/>
          <w:sz w:val="24"/>
          <w:szCs w:val="24"/>
          <w:lang w:eastAsia="zh-CN" w:bidi="hi-IN"/>
        </w:rPr>
        <w:t>1 514 160,96</w:t>
      </w:r>
      <w:r w:rsidR="00BC0CA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C0CA7" w:rsidRPr="00BC0CA7">
        <w:rPr>
          <w:b/>
          <w:bCs/>
          <w:color w:val="000000"/>
          <w:kern w:val="3"/>
          <w:sz w:val="24"/>
          <w:szCs w:val="24"/>
          <w:lang w:eastAsia="zh-CN" w:bidi="hi-IN"/>
        </w:rPr>
        <w:t>396 376,12</w:t>
      </w:r>
      <w:r w:rsidR="00BC0CA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C5C36">
        <w:rPr>
          <w:color w:val="000000"/>
          <w:kern w:val="3"/>
          <w:sz w:val="24"/>
          <w:szCs w:val="24"/>
          <w:lang w:eastAsia="zh-CN" w:bidi="hi-IN"/>
        </w:rPr>
        <w:t>рублей, р</w:t>
      </w:r>
      <w:r w:rsidR="003C5C36" w:rsidRPr="003C5C36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инж. системы </w:t>
      </w:r>
      <w:r w:rsidR="000176F1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3C5C3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C0CA7" w:rsidRPr="00BC0CA7">
        <w:rPr>
          <w:b/>
          <w:color w:val="000000"/>
          <w:kern w:val="3"/>
          <w:sz w:val="24"/>
          <w:szCs w:val="24"/>
          <w:lang w:eastAsia="zh-CN" w:bidi="hi-IN"/>
        </w:rPr>
        <w:t>2 492 490,50</w:t>
      </w:r>
      <w:r w:rsidR="00BC0CA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C5C36" w:rsidRPr="003C5C3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C5C36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3C5C36" w:rsidRPr="003C5C36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3C5C3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C0CA7" w:rsidRPr="00BC0CA7">
        <w:rPr>
          <w:b/>
          <w:color w:val="000000"/>
          <w:kern w:val="3"/>
          <w:sz w:val="24"/>
          <w:szCs w:val="24"/>
          <w:lang w:eastAsia="zh-CN" w:bidi="hi-IN"/>
        </w:rPr>
        <w:t>6 421 535,58</w:t>
      </w:r>
      <w:r w:rsidR="00BC0CA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C5C3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BC0CA7">
        <w:rPr>
          <w:b/>
          <w:color w:val="000000"/>
          <w:kern w:val="3"/>
          <w:sz w:val="24"/>
          <w:szCs w:val="24"/>
          <w:lang w:eastAsia="zh-CN" w:bidi="hi-IN"/>
        </w:rPr>
        <w:t>,</w:t>
      </w:r>
      <w:r w:rsidR="00BC0CA7" w:rsidRPr="00BC0CA7">
        <w:t xml:space="preserve"> </w:t>
      </w:r>
      <w:r w:rsidR="00BC0CA7" w:rsidRPr="00BC0CA7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BC0CA7" w:rsidRPr="00BC0CA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BC0CA7" w:rsidRPr="00BC0CA7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BC0CA7" w:rsidRPr="00BC0CA7">
        <w:rPr>
          <w:b/>
          <w:color w:val="000000"/>
          <w:kern w:val="3"/>
          <w:sz w:val="24"/>
          <w:szCs w:val="24"/>
          <w:lang w:eastAsia="zh-CN" w:bidi="hi-IN"/>
        </w:rPr>
        <w:t xml:space="preserve"> 6 990 465,24</w:t>
      </w:r>
      <w:r w:rsidR="00BC0CA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BC0CA7" w:rsidRPr="00BC0CA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BC0CA7" w:rsidRPr="00BC0CA7">
        <w:rPr>
          <w:b/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176F1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5C36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6905"/>
    <w:rsid w:val="0063091A"/>
    <w:rsid w:val="0066017F"/>
    <w:rsid w:val="006771E6"/>
    <w:rsid w:val="00681893"/>
    <w:rsid w:val="00682A56"/>
    <w:rsid w:val="006836B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14E4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C0CA7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2F333-94EB-4E77-90BE-8C058E73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15</TotalTime>
  <Pages>2</Pages>
  <Words>352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2880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9</cp:revision>
  <cp:lastPrinted>2023-02-01T06:27:00Z</cp:lastPrinted>
  <dcterms:created xsi:type="dcterms:W3CDTF">2024-06-19T08:01:00Z</dcterms:created>
  <dcterms:modified xsi:type="dcterms:W3CDTF">2024-07-01T12:05:00Z</dcterms:modified>
</cp:coreProperties>
</file>